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A31D1" w14:textId="77777777" w:rsidR="00A63304" w:rsidRDefault="00A63304" w:rsidP="00A633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William ASSHEBY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d.1484)</w:t>
      </w:r>
    </w:p>
    <w:p w14:paraId="6975F983" w14:textId="77777777" w:rsidR="00A63304" w:rsidRDefault="00A63304" w:rsidP="00A63304">
      <w:pPr>
        <w:pStyle w:val="NoSpacing"/>
        <w:rPr>
          <w:rFonts w:eastAsia="Times New Roman" w:cs="Times New Roman"/>
          <w:szCs w:val="24"/>
        </w:rPr>
      </w:pPr>
    </w:p>
    <w:p w14:paraId="6DF20794" w14:textId="77777777" w:rsidR="00A63304" w:rsidRDefault="00A63304" w:rsidP="00A63304">
      <w:pPr>
        <w:pStyle w:val="NoSpacing"/>
        <w:rPr>
          <w:rFonts w:eastAsia="Times New Roman" w:cs="Times New Roman"/>
          <w:szCs w:val="24"/>
        </w:rPr>
      </w:pPr>
    </w:p>
    <w:p w14:paraId="7919B5AB" w14:textId="77777777" w:rsidR="00A63304" w:rsidRDefault="00A63304" w:rsidP="00A633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Son:   John(q.v.).</w:t>
      </w:r>
    </w:p>
    <w:p w14:paraId="6A5B5987" w14:textId="77777777" w:rsidR="00A63304" w:rsidRDefault="00A63304" w:rsidP="00A63304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4D868C59" w14:textId="77777777" w:rsidR="00A63304" w:rsidRDefault="00A63304" w:rsidP="00A63304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p.94)</w:t>
      </w:r>
    </w:p>
    <w:p w14:paraId="3DC31949" w14:textId="77777777" w:rsidR="00A63304" w:rsidRDefault="00A63304" w:rsidP="00A63304">
      <w:pPr>
        <w:pStyle w:val="NoSpacing"/>
        <w:rPr>
          <w:rFonts w:eastAsia="Times New Roman" w:cs="Times New Roman"/>
          <w:szCs w:val="24"/>
        </w:rPr>
      </w:pPr>
    </w:p>
    <w:p w14:paraId="00ADCF07" w14:textId="77777777" w:rsidR="00A63304" w:rsidRDefault="00A63304" w:rsidP="00A63304">
      <w:pPr>
        <w:pStyle w:val="NoSpacing"/>
        <w:rPr>
          <w:rFonts w:eastAsia="Times New Roman" w:cs="Times New Roman"/>
          <w:szCs w:val="24"/>
        </w:rPr>
      </w:pPr>
    </w:p>
    <w:p w14:paraId="26EBFA4A" w14:textId="77777777" w:rsidR="00A63304" w:rsidRDefault="00A63304" w:rsidP="00A63304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Sep.1484</w:t>
      </w:r>
      <w:r>
        <w:rPr>
          <w:rFonts w:eastAsia="Times New Roman" w:cs="Times New Roman"/>
          <w:szCs w:val="24"/>
        </w:rPr>
        <w:tab/>
        <w:t>He died.   (ibid.)</w:t>
      </w:r>
    </w:p>
    <w:p w14:paraId="45EDABF2" w14:textId="77777777" w:rsidR="00A63304" w:rsidRDefault="00A63304" w:rsidP="00A63304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7 Feb.1485</w:t>
      </w:r>
      <w:r>
        <w:rPr>
          <w:rFonts w:eastAsia="Times New Roman" w:cs="Times New Roman"/>
          <w:szCs w:val="24"/>
        </w:rPr>
        <w:tab/>
        <w:t xml:space="preserve">An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was held in Brigstock, </w:t>
      </w:r>
      <w:proofErr w:type="spellStart"/>
      <w:r>
        <w:rPr>
          <w:rFonts w:eastAsia="Times New Roman" w:cs="Times New Roman"/>
          <w:szCs w:val="24"/>
        </w:rPr>
        <w:t>Northamptonshire</w:t>
      </w:r>
      <w:proofErr w:type="spellEnd"/>
      <w:r>
        <w:rPr>
          <w:rFonts w:eastAsia="Times New Roman" w:cs="Times New Roman"/>
          <w:szCs w:val="24"/>
        </w:rPr>
        <w:t>,</w:t>
      </w:r>
    </w:p>
    <w:p w14:paraId="49EA37B2" w14:textId="77777777" w:rsidR="00A63304" w:rsidRDefault="00A63304" w:rsidP="00A63304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into his landholdings.    (ibid.)</w:t>
      </w:r>
    </w:p>
    <w:p w14:paraId="3967827A" w14:textId="77777777" w:rsidR="00A63304" w:rsidRDefault="00A63304" w:rsidP="00A63304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530561DA" w14:textId="77777777" w:rsidR="00A63304" w:rsidRDefault="00A63304" w:rsidP="00A63304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</w:p>
    <w:p w14:paraId="1087D8BE" w14:textId="77777777" w:rsidR="00A63304" w:rsidRDefault="00A63304" w:rsidP="00A63304">
      <w:pPr>
        <w:pStyle w:val="NoSpacing"/>
        <w:tabs>
          <w:tab w:val="left" w:pos="720"/>
          <w:tab w:val="left" w:pos="1440"/>
          <w:tab w:val="left" w:pos="1853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 July 2023</w:t>
      </w:r>
    </w:p>
    <w:p w14:paraId="7B30322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A5D40" w14:textId="77777777" w:rsidR="00A63304" w:rsidRDefault="00A63304" w:rsidP="009139A6">
      <w:r>
        <w:separator/>
      </w:r>
    </w:p>
  </w:endnote>
  <w:endnote w:type="continuationSeparator" w:id="0">
    <w:p w14:paraId="15FF1A19" w14:textId="77777777" w:rsidR="00A63304" w:rsidRDefault="00A6330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486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8DEF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A47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FF3F5" w14:textId="77777777" w:rsidR="00A63304" w:rsidRDefault="00A63304" w:rsidP="009139A6">
      <w:r>
        <w:separator/>
      </w:r>
    </w:p>
  </w:footnote>
  <w:footnote w:type="continuationSeparator" w:id="0">
    <w:p w14:paraId="719B7CCD" w14:textId="77777777" w:rsidR="00A63304" w:rsidRDefault="00A6330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1E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19C2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046F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304"/>
    <w:rsid w:val="000666E0"/>
    <w:rsid w:val="002510B7"/>
    <w:rsid w:val="005C130B"/>
    <w:rsid w:val="00826F5C"/>
    <w:rsid w:val="009139A6"/>
    <w:rsid w:val="009448BB"/>
    <w:rsid w:val="00947624"/>
    <w:rsid w:val="00A3176C"/>
    <w:rsid w:val="00A6330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7B526"/>
  <w15:chartTrackingRefBased/>
  <w15:docId w15:val="{B957A023-3383-4049-AB3D-DC9CDF689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2023-07-07T19:41:00Z</dcterms:created>
  <dcterms:modified xsi:type="dcterms:W3CDTF">2023-07-07T19:42:00Z</dcterms:modified>
</cp:coreProperties>
</file>